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1D366" w14:textId="77777777" w:rsidR="00AA35E0" w:rsidRDefault="00AA35E0" w:rsidP="00AA35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Oliver ALWODE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47D07C" w14:textId="77777777" w:rsidR="00AA35E0" w:rsidRDefault="00AA35E0" w:rsidP="00AA35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24161C7C" w14:textId="77777777" w:rsidR="00AA35E0" w:rsidRDefault="00AA35E0" w:rsidP="00AA35E0">
      <w:pPr>
        <w:rPr>
          <w:rFonts w:ascii="Times New Roman" w:hAnsi="Times New Roman" w:cs="Times New Roman"/>
        </w:rPr>
      </w:pPr>
    </w:p>
    <w:p w14:paraId="7F4F8933" w14:textId="77777777" w:rsidR="00AA35E0" w:rsidRDefault="00AA35E0" w:rsidP="00AA35E0">
      <w:pPr>
        <w:rPr>
          <w:rFonts w:ascii="Times New Roman" w:hAnsi="Times New Roman" w:cs="Times New Roman"/>
        </w:rPr>
      </w:pPr>
    </w:p>
    <w:p w14:paraId="294F66A9" w14:textId="77777777" w:rsidR="00AA35E0" w:rsidRDefault="00AA35E0" w:rsidP="00AA35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Morton, Bishop of Ely(q.v.), Sir John </w:t>
      </w:r>
      <w:proofErr w:type="spellStart"/>
      <w:r>
        <w:rPr>
          <w:rFonts w:ascii="Times New Roman" w:hAnsi="Times New Roman" w:cs="Times New Roman"/>
        </w:rPr>
        <w:t>Everyngham</w:t>
      </w:r>
      <w:proofErr w:type="spellEnd"/>
      <w:r>
        <w:rPr>
          <w:rFonts w:ascii="Times New Roman" w:hAnsi="Times New Roman" w:cs="Times New Roman"/>
        </w:rPr>
        <w:t>(q.v.), Thomas</w:t>
      </w:r>
    </w:p>
    <w:p w14:paraId="6622220E" w14:textId="77777777" w:rsidR="00AA35E0" w:rsidRDefault="00AA35E0" w:rsidP="00AA35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Matheley</w:t>
      </w:r>
      <w:proofErr w:type="spellEnd"/>
      <w:r>
        <w:rPr>
          <w:rFonts w:ascii="Times New Roman" w:hAnsi="Times New Roman" w:cs="Times New Roman"/>
        </w:rPr>
        <w:t xml:space="preserve">(q.v.), and Nicholas </w:t>
      </w:r>
      <w:proofErr w:type="spellStart"/>
      <w:r>
        <w:rPr>
          <w:rFonts w:ascii="Times New Roman" w:hAnsi="Times New Roman" w:cs="Times New Roman"/>
        </w:rPr>
        <w:t>Leventhorp</w:t>
      </w:r>
      <w:proofErr w:type="spellEnd"/>
      <w:r>
        <w:rPr>
          <w:rFonts w:ascii="Times New Roman" w:hAnsi="Times New Roman" w:cs="Times New Roman"/>
        </w:rPr>
        <w:t>(q.v.) made a plaint of land</w:t>
      </w:r>
    </w:p>
    <w:p w14:paraId="468169EC" w14:textId="77777777" w:rsidR="00AA35E0" w:rsidRDefault="00AA35E0" w:rsidP="00AA35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John </w:t>
      </w:r>
      <w:proofErr w:type="spellStart"/>
      <w:r>
        <w:rPr>
          <w:rFonts w:ascii="Times New Roman" w:hAnsi="Times New Roman" w:cs="Times New Roman"/>
        </w:rPr>
        <w:t>Matheley</w:t>
      </w:r>
      <w:proofErr w:type="spellEnd"/>
      <w:r>
        <w:rPr>
          <w:rFonts w:ascii="Times New Roman" w:hAnsi="Times New Roman" w:cs="Times New Roman"/>
        </w:rPr>
        <w:t>(q.v.).</w:t>
      </w:r>
    </w:p>
    <w:p w14:paraId="6DC95FB8" w14:textId="77777777" w:rsidR="00AA35E0" w:rsidRDefault="00AA35E0" w:rsidP="00AA35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169FFA4" w14:textId="77777777" w:rsidR="00AA35E0" w:rsidRDefault="00AA35E0" w:rsidP="00AA35E0">
      <w:pPr>
        <w:rPr>
          <w:rFonts w:ascii="Times New Roman" w:hAnsi="Times New Roman" w:cs="Times New Roman"/>
        </w:rPr>
      </w:pPr>
    </w:p>
    <w:p w14:paraId="3A8122B3" w14:textId="77777777" w:rsidR="00AA35E0" w:rsidRDefault="00AA35E0" w:rsidP="00AA35E0">
      <w:pPr>
        <w:rPr>
          <w:rFonts w:ascii="Times New Roman" w:hAnsi="Times New Roman" w:cs="Times New Roman"/>
        </w:rPr>
      </w:pPr>
    </w:p>
    <w:p w14:paraId="071D0AFE" w14:textId="77777777" w:rsidR="00AA35E0" w:rsidRDefault="00AA35E0" w:rsidP="00AA35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2018</w:t>
      </w:r>
    </w:p>
    <w:p w14:paraId="0BF4D58C" w14:textId="77777777" w:rsidR="006B2F86" w:rsidRPr="00E71FC3" w:rsidRDefault="00AA35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166EC" w14:textId="77777777" w:rsidR="00AA35E0" w:rsidRDefault="00AA35E0" w:rsidP="00E71FC3">
      <w:r>
        <w:separator/>
      </w:r>
    </w:p>
  </w:endnote>
  <w:endnote w:type="continuationSeparator" w:id="0">
    <w:p w14:paraId="40C31470" w14:textId="77777777" w:rsidR="00AA35E0" w:rsidRDefault="00AA35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12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12510" w14:textId="77777777" w:rsidR="00AA35E0" w:rsidRDefault="00AA35E0" w:rsidP="00E71FC3">
      <w:r>
        <w:separator/>
      </w:r>
    </w:p>
  </w:footnote>
  <w:footnote w:type="continuationSeparator" w:id="0">
    <w:p w14:paraId="3E1A09B1" w14:textId="77777777" w:rsidR="00AA35E0" w:rsidRDefault="00AA35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5E0"/>
    <w:rsid w:val="001A7C09"/>
    <w:rsid w:val="00577BD5"/>
    <w:rsid w:val="00656CBA"/>
    <w:rsid w:val="006A1F77"/>
    <w:rsid w:val="00733BE7"/>
    <w:rsid w:val="00AA35E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D3273"/>
  <w15:chartTrackingRefBased/>
  <w15:docId w15:val="{63CBA5B3-AC63-43A8-B45D-3417196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35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2018-07-16T20:16:00Z</dcterms:created>
  <dcterms:modified xsi:type="dcterms:W3CDTF">2018-07-16T20:17:00Z</dcterms:modified>
</cp:coreProperties>
</file>